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07E7F" w14:textId="77777777" w:rsidR="003A499D" w:rsidRPr="003A499D" w:rsidRDefault="003A499D" w:rsidP="003A499D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3A499D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3A499D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7221B0F7" w14:textId="77777777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118EE3FA" w14:textId="4C742F6C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3A499D">
        <w:rPr>
          <w:rFonts w:ascii="Plantin" w:eastAsia="Times New Roman" w:hAnsi="Plantin" w:cs="Times New Roman"/>
          <w:b/>
          <w:lang w:eastAsia="nl-NL"/>
        </w:rPr>
        <w:t>Referentieblad Kerncompetentie 1</w:t>
      </w:r>
      <w:r w:rsidR="00020DF1">
        <w:rPr>
          <w:rFonts w:ascii="Plantin" w:eastAsia="Times New Roman" w:hAnsi="Plantin" w:cs="Times New Roman"/>
          <w:b/>
          <w:lang w:eastAsia="nl-NL"/>
        </w:rPr>
        <w:t>/2/3/4/5</w:t>
      </w:r>
      <w:r w:rsidRPr="003A499D">
        <w:rPr>
          <w:rFonts w:ascii="Plantin" w:eastAsia="Times New Roman" w:hAnsi="Plantin" w:cs="Times New Roman"/>
          <w:b/>
          <w:lang w:eastAsia="nl-NL"/>
        </w:rPr>
        <w:t xml:space="preserve"> </w:t>
      </w:r>
      <w:r w:rsidRPr="003A499D">
        <w:rPr>
          <w:rFonts w:ascii="Plantin" w:eastAsia="Times New Roman" w:hAnsi="Plantin" w:cs="Times New Roman"/>
          <w:b/>
          <w:color w:val="0000FF"/>
          <w:lang w:eastAsia="nl-NL"/>
        </w:rPr>
        <w:t>&lt;eventueel meerdere toevoegen&gt;</w:t>
      </w:r>
    </w:p>
    <w:p w14:paraId="31CCA532" w14:textId="77777777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3A499D" w:rsidRPr="003A499D" w14:paraId="12C04DD0" w14:textId="77777777" w:rsidTr="003A499D">
        <w:tc>
          <w:tcPr>
            <w:tcW w:w="2960" w:type="dxa"/>
            <w:shd w:val="clear" w:color="auto" w:fill="4F81BD"/>
          </w:tcPr>
          <w:p w14:paraId="12EA2B8F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14:paraId="3C95CFDC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A540CA1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57550EE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0AEAF7F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88F90B3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6AEFCA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21F02B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AB7BF82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63AAB5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3CB8BD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C2C3B" w:rsidRPr="003A499D" w14:paraId="742C1E65" w14:textId="77777777" w:rsidTr="003A499D">
        <w:tc>
          <w:tcPr>
            <w:tcW w:w="2960" w:type="dxa"/>
            <w:shd w:val="clear" w:color="auto" w:fill="4F81BD"/>
          </w:tcPr>
          <w:p w14:paraId="7B9C58EA" w14:textId="77777777" w:rsidR="003C2C3B" w:rsidRDefault="003C2C3B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Is /wordt de opdracht naar tevredenheid uitgevoerd?</w:t>
            </w:r>
          </w:p>
          <w:p w14:paraId="3D0CF981" w14:textId="77777777" w:rsidR="003C2C3B" w:rsidRDefault="003C2C3B" w:rsidP="003C2C3B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38529CF6" w14:textId="380BF043" w:rsidR="003C2C3B" w:rsidRPr="003A499D" w:rsidRDefault="003C2C3B" w:rsidP="003C2C3B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545C4E13" w14:textId="02AC6F6D" w:rsidR="003C2C3B" w:rsidRPr="003A499D" w:rsidRDefault="003C2C3B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</w:tc>
      </w:tr>
      <w:tr w:rsidR="003A499D" w:rsidRPr="003A499D" w14:paraId="5B3D3B65" w14:textId="77777777" w:rsidTr="003A499D">
        <w:tc>
          <w:tcPr>
            <w:tcW w:w="2960" w:type="dxa"/>
            <w:shd w:val="clear" w:color="auto" w:fill="4F81BD"/>
          </w:tcPr>
          <w:p w14:paraId="7675D975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222466D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98A6AB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E2D178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2EC1AC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6CB95C3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6DB034C8" w14:textId="77777777" w:rsidTr="003A499D">
        <w:tc>
          <w:tcPr>
            <w:tcW w:w="2960" w:type="dxa"/>
            <w:shd w:val="clear" w:color="auto" w:fill="4F81BD"/>
          </w:tcPr>
          <w:p w14:paraId="571C7E90" w14:textId="03459FE9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Korte omschrijving van </w:t>
            </w:r>
            <w:r w:rsidR="00305A43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de </w:t>
            </w:r>
            <w:r w:rsidR="0011052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uitgevoerde dienstverlening</w:t>
            </w:r>
          </w:p>
          <w:p w14:paraId="7B30313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2DD72E3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48D28D7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664605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3D04508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7F51C40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1497CA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B3FA50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3AAC447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938A8C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2DA074A5" w14:textId="77777777" w:rsidTr="003A499D">
        <w:tc>
          <w:tcPr>
            <w:tcW w:w="2960" w:type="dxa"/>
            <w:shd w:val="clear" w:color="auto" w:fill="4F81BD"/>
          </w:tcPr>
          <w:p w14:paraId="1BE5CFF9" w14:textId="12E39DB4" w:rsidR="003A499D" w:rsidRPr="003A499D" w:rsidRDefault="00050BD8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 dossiers</w:t>
            </w:r>
          </w:p>
          <w:p w14:paraId="5A684BE9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6E351C48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68AF2E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CCC110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B669D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0079308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1F8FE467" w14:textId="77777777" w:rsidTr="003A499D">
        <w:tc>
          <w:tcPr>
            <w:tcW w:w="2960" w:type="dxa"/>
            <w:shd w:val="clear" w:color="auto" w:fill="4F81BD"/>
          </w:tcPr>
          <w:p w14:paraId="16BD78D7" w14:textId="44EAB05C" w:rsidR="003A499D" w:rsidRPr="003A499D" w:rsidRDefault="00105C3B" w:rsidP="00050BD8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661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v</w:t>
            </w:r>
            <w:bookmarkStart w:id="1" w:name="_GoBack"/>
            <w:bookmarkEnd w:id="1"/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erheids</w:t>
            </w:r>
            <w:r w:rsidR="00050B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organisatie</w:t>
            </w:r>
          </w:p>
        </w:tc>
        <w:tc>
          <w:tcPr>
            <w:tcW w:w="5948" w:type="dxa"/>
            <w:shd w:val="clear" w:color="auto" w:fill="FFFFFF"/>
          </w:tcPr>
          <w:p w14:paraId="3B0E09CA" w14:textId="65F75D1F" w:rsidR="003A499D" w:rsidRPr="003A499D" w:rsidRDefault="002B534A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  <w:p w14:paraId="249A50E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1E11BF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9B9AD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60B23F82" w14:textId="77777777" w:rsidTr="003A499D">
        <w:tc>
          <w:tcPr>
            <w:tcW w:w="2960" w:type="dxa"/>
            <w:shd w:val="clear" w:color="auto" w:fill="4F81BD"/>
          </w:tcPr>
          <w:p w14:paraId="6E3A0308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42932BE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30879F7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C30CDA2" w14:textId="17955113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74D86BB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436ADB2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5F667433" w14:textId="77777777" w:rsidTr="003A499D">
        <w:tc>
          <w:tcPr>
            <w:tcW w:w="2960" w:type="dxa"/>
            <w:shd w:val="clear" w:color="auto" w:fill="4F81BD"/>
          </w:tcPr>
          <w:p w14:paraId="313B40C2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493026D8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74F1A8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0B9F37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8BD8261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93FA9E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6563D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EB360E1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2987FA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884A177" w14:textId="77777777" w:rsidR="00DD3057" w:rsidRDefault="00DD3057">
      <w:bookmarkStart w:id="2" w:name="A71"/>
      <w:bookmarkStart w:id="3" w:name="A74"/>
      <w:bookmarkStart w:id="4" w:name="A75"/>
      <w:bookmarkEnd w:id="2"/>
      <w:bookmarkEnd w:id="3"/>
      <w:bookmarkEnd w:id="4"/>
    </w:p>
    <w:sectPr w:rsidR="00DD30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9D"/>
    <w:rsid w:val="00020DF1"/>
    <w:rsid w:val="00050BD8"/>
    <w:rsid w:val="00105C3B"/>
    <w:rsid w:val="00110522"/>
    <w:rsid w:val="002B534A"/>
    <w:rsid w:val="00305A43"/>
    <w:rsid w:val="003A499D"/>
    <w:rsid w:val="003C2C3B"/>
    <w:rsid w:val="006D1CA3"/>
    <w:rsid w:val="00DD3057"/>
    <w:rsid w:val="00E8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AAF0"/>
  <w15:chartTrackingRefBased/>
  <w15:docId w15:val="{16A33A1C-0ADB-4F84-93BD-BC201404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05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05A4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105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A81C5AB02644F84CAAC4108A09DDB" ma:contentTypeVersion="10" ma:contentTypeDescription="Een nieuw document maken." ma:contentTypeScope="" ma:versionID="4f4488a123d9b4ebf52f0272eaaca33b">
  <xsd:schema xmlns:xsd="http://www.w3.org/2001/XMLSchema" xmlns:xs="http://www.w3.org/2001/XMLSchema" xmlns:p="http://schemas.microsoft.com/office/2006/metadata/properties" xmlns:ns3="0695f6ad-a2d3-458a-a5fa-972754771b53" xmlns:ns4="04798f83-d438-4c6a-8e0d-370e43461f68" targetNamespace="http://schemas.microsoft.com/office/2006/metadata/properties" ma:root="true" ma:fieldsID="3939b924f01bf51d4ce45f3d9093dc8a" ns3:_="" ns4:_="">
    <xsd:import namespace="0695f6ad-a2d3-458a-a5fa-972754771b53"/>
    <xsd:import namespace="04798f83-d438-4c6a-8e0d-370e43461f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5f6ad-a2d3-458a-a5fa-972754771b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98f83-d438-4c6a-8e0d-370e43461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6104EB-72CE-4BAD-8A38-164F1C3DD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A54A4-D81F-4645-B1B9-D059B8752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95f6ad-a2d3-458a-a5fa-972754771b53"/>
    <ds:schemaRef ds:uri="04798f83-d438-4c6a-8e0d-370e43461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18EE76-96BC-4B12-93D7-7979632212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0695f6ad-a2d3-458a-a5fa-972754771b53"/>
    <ds:schemaRef ds:uri="http://schemas.openxmlformats.org/package/2006/metadata/core-properties"/>
    <ds:schemaRef ds:uri="04798f83-d438-4c6a-8e0d-370e43461f6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141C282F.dotm</Template>
  <TotalTime>0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Rietschoten - Brada JA van (Janneke)</cp:lastModifiedBy>
  <cp:revision>2</cp:revision>
  <dcterms:created xsi:type="dcterms:W3CDTF">2021-11-09T23:16:00Z</dcterms:created>
  <dcterms:modified xsi:type="dcterms:W3CDTF">2021-11-09T23:16:00Z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0x0101001A0A81C5AB02644F84CAAC4108A09DDB</vt:lpwstr>
  </property>
</Properties>
</file>